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7F50CE">
        <w:rPr>
          <w:rFonts w:ascii="Times New Roman" w:hAnsi="Times New Roman"/>
          <w:sz w:val="28"/>
          <w:szCs w:val="28"/>
        </w:rPr>
        <w:t xml:space="preserve">«Принятие на учет граждан в 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7F50CE">
        <w:rPr>
          <w:rFonts w:ascii="Times New Roman" w:hAnsi="Times New Roman"/>
          <w:sz w:val="28"/>
          <w:szCs w:val="28"/>
        </w:rPr>
        <w:t xml:space="preserve">качестве нуждающихся в жилых 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7F50CE">
        <w:rPr>
          <w:rFonts w:ascii="Times New Roman" w:hAnsi="Times New Roman"/>
          <w:sz w:val="28"/>
          <w:szCs w:val="28"/>
        </w:rPr>
        <w:t xml:space="preserve">помещениях, предоставляемых по </w:t>
      </w:r>
    </w:p>
    <w:p w:rsidR="00213563" w:rsidRPr="007F50CE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7F50CE">
        <w:rPr>
          <w:rFonts w:ascii="Times New Roman" w:hAnsi="Times New Roman"/>
          <w:sz w:val="28"/>
          <w:szCs w:val="28"/>
        </w:rPr>
        <w:t>договорам социального найма»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213563" w:rsidRPr="002143E8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13563" w:rsidRDefault="00213563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213563" w:rsidRDefault="00213563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213563" w:rsidRDefault="00213563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213563" w:rsidRPr="008B518C" w:rsidRDefault="00213563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213563" w:rsidRDefault="00213563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213563" w:rsidRPr="008B518C" w:rsidRDefault="00213563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213563" w:rsidRDefault="00213563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213563" w:rsidRPr="008B518C" w:rsidRDefault="00213563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213563" w:rsidRDefault="00213563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213563" w:rsidRPr="008B518C" w:rsidRDefault="00213563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213563" w:rsidRPr="008B518C" w:rsidRDefault="00213563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213563" w:rsidRDefault="00213563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3563" w:rsidRDefault="00213563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3563" w:rsidRDefault="00213563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213563" w:rsidRDefault="00213563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 документе</w:t>
      </w:r>
    </w:p>
    <w:p w:rsidR="00213563" w:rsidRDefault="00213563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13563" w:rsidRDefault="00213563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13563" w:rsidRDefault="00213563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при предоставлении муниципальной услуги  мне было выдано ____________________________________________.</w:t>
      </w:r>
    </w:p>
    <w:p w:rsidR="00213563" w:rsidRPr="008B518C" w:rsidRDefault="00213563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213563" w:rsidRPr="008B518C" w:rsidRDefault="00213563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213563" w:rsidRDefault="00213563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213563" w:rsidRDefault="00213563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 .</w:t>
      </w:r>
    </w:p>
    <w:p w:rsidR="00213563" w:rsidRDefault="00213563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213563" w:rsidRDefault="00213563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 в соответствии  с действующим административным регламентом прошу исправить  в выданном документе  допущенную ошибку  на правильный вариант </w:t>
      </w:r>
    </w:p>
    <w:p w:rsidR="00213563" w:rsidRPr="008B518C" w:rsidRDefault="00213563" w:rsidP="008B518C">
      <w:pPr>
        <w:rPr>
          <w:rFonts w:ascii="Times New Roman" w:hAnsi="Times New Roman"/>
          <w:sz w:val="28"/>
          <w:szCs w:val="28"/>
        </w:rPr>
      </w:pPr>
    </w:p>
    <w:p w:rsidR="00213563" w:rsidRDefault="00213563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________________2020</w:t>
      </w:r>
      <w:r>
        <w:rPr>
          <w:rFonts w:ascii="Times New Roman" w:hAnsi="Times New Roman"/>
          <w:sz w:val="28"/>
          <w:szCs w:val="28"/>
        </w:rPr>
        <w:tab/>
      </w:r>
    </w:p>
    <w:p w:rsidR="00213563" w:rsidRDefault="00213563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3563" w:rsidRDefault="00213563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213563" w:rsidRPr="008B518C" w:rsidRDefault="00213563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213563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1C15C0"/>
    <w:rsid w:val="00213563"/>
    <w:rsid w:val="002143E8"/>
    <w:rsid w:val="002203DA"/>
    <w:rsid w:val="00654786"/>
    <w:rsid w:val="0073067B"/>
    <w:rsid w:val="007F50CE"/>
    <w:rsid w:val="008B518C"/>
    <w:rsid w:val="009C0385"/>
    <w:rsid w:val="009C710E"/>
    <w:rsid w:val="009E6F32"/>
    <w:rsid w:val="00BB53AF"/>
    <w:rsid w:val="00CC747E"/>
    <w:rsid w:val="00E17D30"/>
    <w:rsid w:val="00E75FD5"/>
    <w:rsid w:val="00F15BDA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259</Words>
  <Characters>1479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2</cp:revision>
  <cp:lastPrinted>2020-10-28T14:03:00Z</cp:lastPrinted>
  <dcterms:created xsi:type="dcterms:W3CDTF">2020-10-28T14:07:00Z</dcterms:created>
  <dcterms:modified xsi:type="dcterms:W3CDTF">2020-10-28T14:07:00Z</dcterms:modified>
</cp:coreProperties>
</file>